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A52" w:rsidRDefault="00CB0A52" w:rsidP="001430AC">
      <w:pPr>
        <w:tabs>
          <w:tab w:val="left" w:pos="4140"/>
        </w:tabs>
        <w:ind w:left="10440" w:right="-10"/>
        <w:jc w:val="center"/>
        <w:rPr>
          <w:color w:val="000000"/>
        </w:rPr>
      </w:pPr>
      <w:r>
        <w:rPr>
          <w:color w:val="000000"/>
        </w:rPr>
        <w:t>Приложение 13</w:t>
      </w:r>
    </w:p>
    <w:p w:rsidR="00CB0A52" w:rsidRDefault="00CB0A52" w:rsidP="001430AC">
      <w:pPr>
        <w:tabs>
          <w:tab w:val="left" w:pos="4140"/>
        </w:tabs>
        <w:ind w:left="10440" w:right="-10"/>
        <w:jc w:val="center"/>
        <w:rPr>
          <w:color w:val="000000"/>
        </w:rPr>
      </w:pPr>
      <w:r>
        <w:rPr>
          <w:color w:val="000000"/>
        </w:rPr>
        <w:t xml:space="preserve">к приказу министерства образования Нижегородской области </w:t>
      </w:r>
    </w:p>
    <w:p w:rsidR="00CB0A52" w:rsidRDefault="00CB0A52" w:rsidP="001430AC">
      <w:pPr>
        <w:tabs>
          <w:tab w:val="left" w:pos="4140"/>
        </w:tabs>
        <w:ind w:left="10440" w:right="-10"/>
        <w:jc w:val="center"/>
        <w:rPr>
          <w:color w:val="000000"/>
        </w:rPr>
      </w:pPr>
      <w:r>
        <w:rPr>
          <w:color w:val="000000"/>
        </w:rPr>
        <w:t>от _____________ № _______</w:t>
      </w:r>
    </w:p>
    <w:p w:rsidR="00CB0A52" w:rsidRDefault="00CB0A52" w:rsidP="001430AC">
      <w:pPr>
        <w:tabs>
          <w:tab w:val="left" w:pos="4140"/>
        </w:tabs>
        <w:ind w:left="10440" w:right="-10"/>
        <w:jc w:val="center"/>
        <w:rPr>
          <w:color w:val="000000"/>
        </w:rPr>
      </w:pPr>
    </w:p>
    <w:p w:rsidR="00CB0A52" w:rsidRPr="007B09B4" w:rsidRDefault="00CB0A52" w:rsidP="005E4E3C">
      <w:pPr>
        <w:jc w:val="center"/>
        <w:rPr>
          <w:b/>
          <w:bCs/>
          <w:sz w:val="22"/>
          <w:szCs w:val="22"/>
        </w:rPr>
      </w:pPr>
      <w:r w:rsidRPr="007B09B4">
        <w:rPr>
          <w:b/>
          <w:bCs/>
          <w:sz w:val="22"/>
          <w:szCs w:val="22"/>
        </w:rPr>
        <w:t>Состав предметной комиссии государственной экзаменационной комиссии Нижегородской области по проведению единого государственного экзамена в 2013 году по французскому языку</w:t>
      </w:r>
    </w:p>
    <w:p w:rsidR="00CB0A52" w:rsidRPr="007B09B4" w:rsidRDefault="00CB0A52" w:rsidP="00DF3D71">
      <w:pPr>
        <w:rPr>
          <w:sz w:val="22"/>
          <w:szCs w:val="22"/>
        </w:rPr>
      </w:pPr>
      <w:r w:rsidRPr="007B09B4">
        <w:rPr>
          <w:sz w:val="22"/>
          <w:szCs w:val="22"/>
        </w:rPr>
        <w:t>1.Учителя общеобразовательных учреждений</w:t>
      </w:r>
    </w:p>
    <w:p w:rsidR="00CB0A52" w:rsidRPr="007B09B4" w:rsidRDefault="00CB0A52" w:rsidP="00DF3D71">
      <w:pPr>
        <w:jc w:val="right"/>
        <w:rPr>
          <w:sz w:val="22"/>
          <w:szCs w:val="22"/>
        </w:rPr>
      </w:pPr>
    </w:p>
    <w:tbl>
      <w:tblPr>
        <w:tblW w:w="1451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3"/>
        <w:gridCol w:w="1894"/>
        <w:gridCol w:w="656"/>
        <w:gridCol w:w="5655"/>
        <w:gridCol w:w="5720"/>
      </w:tblGrid>
      <w:tr w:rsidR="00CB0A52" w:rsidRPr="007B09B4" w:rsidTr="001430AC">
        <w:trPr>
          <w:trHeight w:val="623"/>
        </w:trPr>
        <w:tc>
          <w:tcPr>
            <w:tcW w:w="593" w:type="dxa"/>
            <w:vMerge w:val="restart"/>
            <w:vAlign w:val="center"/>
          </w:tcPr>
          <w:p w:rsidR="00CB0A52" w:rsidRPr="007B09B4" w:rsidRDefault="00CB0A52">
            <w:pPr>
              <w:spacing w:line="276" w:lineRule="auto"/>
              <w:jc w:val="center"/>
            </w:pPr>
            <w:r w:rsidRPr="007B09B4">
              <w:rPr>
                <w:sz w:val="22"/>
                <w:szCs w:val="22"/>
              </w:rPr>
              <w:t>№</w:t>
            </w:r>
          </w:p>
          <w:p w:rsidR="00CB0A52" w:rsidRPr="007B09B4" w:rsidRDefault="00CB0A52">
            <w:pPr>
              <w:spacing w:line="276" w:lineRule="auto"/>
              <w:jc w:val="center"/>
            </w:pPr>
            <w:r w:rsidRPr="007B09B4">
              <w:rPr>
                <w:sz w:val="22"/>
                <w:szCs w:val="22"/>
              </w:rPr>
              <w:t>п/п</w:t>
            </w:r>
          </w:p>
        </w:tc>
        <w:tc>
          <w:tcPr>
            <w:tcW w:w="1894" w:type="dxa"/>
            <w:vMerge w:val="restart"/>
            <w:vAlign w:val="center"/>
          </w:tcPr>
          <w:p w:rsidR="00CB0A52" w:rsidRPr="007B09B4" w:rsidRDefault="00CB0A52">
            <w:pPr>
              <w:spacing w:line="276" w:lineRule="auto"/>
              <w:jc w:val="center"/>
            </w:pPr>
            <w:r w:rsidRPr="007B09B4">
              <w:rPr>
                <w:sz w:val="22"/>
                <w:szCs w:val="22"/>
              </w:rPr>
              <w:t>Муниципальный  район/городской округ</w:t>
            </w:r>
          </w:p>
          <w:p w:rsidR="00CB0A52" w:rsidRPr="007B09B4" w:rsidRDefault="00CB0A52">
            <w:pPr>
              <w:spacing w:line="276" w:lineRule="auto"/>
              <w:jc w:val="center"/>
            </w:pPr>
          </w:p>
        </w:tc>
        <w:tc>
          <w:tcPr>
            <w:tcW w:w="656" w:type="dxa"/>
            <w:vMerge w:val="restart"/>
            <w:vAlign w:val="center"/>
          </w:tcPr>
          <w:p w:rsidR="00CB0A52" w:rsidRPr="007B09B4" w:rsidRDefault="00CB0A52">
            <w:pPr>
              <w:spacing w:line="276" w:lineRule="auto"/>
              <w:jc w:val="center"/>
            </w:pPr>
            <w:r w:rsidRPr="007B09B4">
              <w:rPr>
                <w:sz w:val="22"/>
                <w:szCs w:val="22"/>
              </w:rPr>
              <w:t>Кол-во</w:t>
            </w:r>
          </w:p>
        </w:tc>
        <w:tc>
          <w:tcPr>
            <w:tcW w:w="5655" w:type="dxa"/>
            <w:vMerge w:val="restart"/>
            <w:vAlign w:val="center"/>
          </w:tcPr>
          <w:p w:rsidR="00CB0A52" w:rsidRPr="007B09B4" w:rsidRDefault="00CB0A52">
            <w:pPr>
              <w:spacing w:line="276" w:lineRule="auto"/>
              <w:jc w:val="center"/>
            </w:pPr>
            <w:r w:rsidRPr="007B09B4">
              <w:rPr>
                <w:sz w:val="22"/>
                <w:szCs w:val="22"/>
              </w:rPr>
              <w:t>ФИО (полностью)</w:t>
            </w:r>
          </w:p>
        </w:tc>
        <w:tc>
          <w:tcPr>
            <w:tcW w:w="5720" w:type="dxa"/>
            <w:vMerge w:val="restart"/>
            <w:vAlign w:val="center"/>
          </w:tcPr>
          <w:p w:rsidR="00CB0A52" w:rsidRPr="007B09B4" w:rsidRDefault="00CB0A52" w:rsidP="00706C8B">
            <w:pPr>
              <w:spacing w:line="276" w:lineRule="auto"/>
              <w:jc w:val="center"/>
            </w:pPr>
            <w:r w:rsidRPr="007B09B4">
              <w:rPr>
                <w:sz w:val="22"/>
                <w:szCs w:val="22"/>
              </w:rPr>
              <w:t>Место работы (полностью)</w:t>
            </w:r>
          </w:p>
        </w:tc>
      </w:tr>
      <w:tr w:rsidR="00CB0A52" w:rsidRPr="007B09B4" w:rsidTr="001430AC">
        <w:trPr>
          <w:trHeight w:val="276"/>
        </w:trPr>
        <w:tc>
          <w:tcPr>
            <w:tcW w:w="593" w:type="dxa"/>
            <w:vMerge/>
            <w:vAlign w:val="center"/>
          </w:tcPr>
          <w:p w:rsidR="00CB0A52" w:rsidRPr="007B09B4" w:rsidRDefault="00CB0A52"/>
        </w:tc>
        <w:tc>
          <w:tcPr>
            <w:tcW w:w="1894" w:type="dxa"/>
            <w:vMerge/>
            <w:vAlign w:val="center"/>
          </w:tcPr>
          <w:p w:rsidR="00CB0A52" w:rsidRPr="007B09B4" w:rsidRDefault="00CB0A52"/>
        </w:tc>
        <w:tc>
          <w:tcPr>
            <w:tcW w:w="656" w:type="dxa"/>
            <w:vMerge/>
            <w:vAlign w:val="center"/>
          </w:tcPr>
          <w:p w:rsidR="00CB0A52" w:rsidRPr="007B09B4" w:rsidRDefault="00CB0A52"/>
        </w:tc>
        <w:tc>
          <w:tcPr>
            <w:tcW w:w="5655" w:type="dxa"/>
            <w:vMerge/>
            <w:vAlign w:val="center"/>
          </w:tcPr>
          <w:p w:rsidR="00CB0A52" w:rsidRPr="007B09B4" w:rsidRDefault="00CB0A52"/>
        </w:tc>
        <w:tc>
          <w:tcPr>
            <w:tcW w:w="5720" w:type="dxa"/>
            <w:vMerge/>
            <w:vAlign w:val="center"/>
          </w:tcPr>
          <w:p w:rsidR="00CB0A52" w:rsidRPr="007B09B4" w:rsidRDefault="00CB0A52"/>
        </w:tc>
      </w:tr>
      <w:tr w:rsidR="00CB0A52" w:rsidRPr="007B09B4" w:rsidTr="001430AC">
        <w:tc>
          <w:tcPr>
            <w:tcW w:w="593" w:type="dxa"/>
            <w:vAlign w:val="center"/>
          </w:tcPr>
          <w:p w:rsidR="00CB0A52" w:rsidRPr="007B09B4" w:rsidRDefault="00CB0A52">
            <w:pPr>
              <w:spacing w:line="276" w:lineRule="auto"/>
              <w:jc w:val="center"/>
              <w:rPr>
                <w:color w:val="000000"/>
              </w:rPr>
            </w:pPr>
            <w:r w:rsidRPr="007B09B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894" w:type="dxa"/>
          </w:tcPr>
          <w:p w:rsidR="00CB0A52" w:rsidRPr="007B09B4" w:rsidRDefault="00CB0A52">
            <w:pPr>
              <w:spacing w:line="276" w:lineRule="auto"/>
            </w:pPr>
            <w:r w:rsidRPr="007B09B4">
              <w:rPr>
                <w:sz w:val="22"/>
                <w:szCs w:val="22"/>
              </w:rPr>
              <w:t>г. Дзержинск</w:t>
            </w:r>
          </w:p>
        </w:tc>
        <w:tc>
          <w:tcPr>
            <w:tcW w:w="656" w:type="dxa"/>
            <w:vAlign w:val="center"/>
          </w:tcPr>
          <w:p w:rsidR="00CB0A52" w:rsidRPr="007B09B4" w:rsidRDefault="00CB0A52">
            <w:pPr>
              <w:spacing w:line="276" w:lineRule="auto"/>
              <w:jc w:val="center"/>
              <w:rPr>
                <w:color w:val="000000"/>
              </w:rPr>
            </w:pPr>
            <w:r w:rsidRPr="007B09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55" w:type="dxa"/>
          </w:tcPr>
          <w:p w:rsidR="00CB0A52" w:rsidRPr="007B09B4" w:rsidRDefault="00CB0A52">
            <w:pPr>
              <w:spacing w:line="276" w:lineRule="auto"/>
            </w:pPr>
            <w:r w:rsidRPr="007B09B4">
              <w:rPr>
                <w:sz w:val="22"/>
                <w:szCs w:val="22"/>
              </w:rPr>
              <w:t>Заботина Ирина Николаевна</w:t>
            </w:r>
          </w:p>
        </w:tc>
        <w:tc>
          <w:tcPr>
            <w:tcW w:w="5720" w:type="dxa"/>
          </w:tcPr>
          <w:p w:rsidR="00CB0A52" w:rsidRPr="007B09B4" w:rsidRDefault="00CB0A52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МБОУ СОШ </w:t>
            </w:r>
            <w:r w:rsidRPr="007B09B4">
              <w:rPr>
                <w:sz w:val="22"/>
                <w:szCs w:val="22"/>
              </w:rPr>
              <w:t>№22</w:t>
            </w:r>
          </w:p>
        </w:tc>
      </w:tr>
      <w:tr w:rsidR="00CB0A52" w:rsidRPr="007B09B4" w:rsidTr="001430AC">
        <w:trPr>
          <w:trHeight w:val="830"/>
        </w:trPr>
        <w:tc>
          <w:tcPr>
            <w:tcW w:w="593" w:type="dxa"/>
            <w:vAlign w:val="center"/>
          </w:tcPr>
          <w:p w:rsidR="00CB0A52" w:rsidRPr="007B09B4" w:rsidRDefault="00CB0A52">
            <w:pPr>
              <w:spacing w:line="276" w:lineRule="auto"/>
              <w:jc w:val="center"/>
              <w:rPr>
                <w:color w:val="000000"/>
              </w:rPr>
            </w:pPr>
            <w:r w:rsidRPr="007B09B4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894" w:type="dxa"/>
          </w:tcPr>
          <w:p w:rsidR="00CB0A52" w:rsidRPr="007B09B4" w:rsidRDefault="00CB0A52">
            <w:pPr>
              <w:spacing w:line="276" w:lineRule="auto"/>
            </w:pPr>
            <w:r w:rsidRPr="007B09B4">
              <w:rPr>
                <w:sz w:val="22"/>
                <w:szCs w:val="22"/>
              </w:rPr>
              <w:t>г.Нижний Новгород</w:t>
            </w:r>
            <w:r>
              <w:rPr>
                <w:sz w:val="22"/>
                <w:szCs w:val="22"/>
              </w:rPr>
              <w:t xml:space="preserve"> </w:t>
            </w:r>
            <w:r w:rsidRPr="007B09B4">
              <w:rPr>
                <w:sz w:val="22"/>
                <w:szCs w:val="22"/>
              </w:rPr>
              <w:t>(Канавинский)</w:t>
            </w:r>
          </w:p>
        </w:tc>
        <w:tc>
          <w:tcPr>
            <w:tcW w:w="656" w:type="dxa"/>
            <w:vAlign w:val="center"/>
          </w:tcPr>
          <w:p w:rsidR="00CB0A52" w:rsidRPr="007B09B4" w:rsidRDefault="00CB0A52">
            <w:pPr>
              <w:spacing w:line="276" w:lineRule="auto"/>
              <w:jc w:val="center"/>
              <w:rPr>
                <w:color w:val="000000"/>
              </w:rPr>
            </w:pPr>
            <w:r w:rsidRPr="007B09B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55" w:type="dxa"/>
          </w:tcPr>
          <w:p w:rsidR="00CB0A52" w:rsidRPr="007B09B4" w:rsidRDefault="00CB0A52">
            <w:pPr>
              <w:spacing w:line="276" w:lineRule="auto"/>
            </w:pPr>
            <w:r w:rsidRPr="007B09B4">
              <w:rPr>
                <w:sz w:val="22"/>
                <w:szCs w:val="22"/>
              </w:rPr>
              <w:t>Рысина Татьяна Петровна</w:t>
            </w:r>
          </w:p>
        </w:tc>
        <w:tc>
          <w:tcPr>
            <w:tcW w:w="5720" w:type="dxa"/>
          </w:tcPr>
          <w:p w:rsidR="00CB0A52" w:rsidRPr="007B09B4" w:rsidRDefault="00CB0A52" w:rsidP="00457C16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МБОУ СОШ </w:t>
            </w:r>
            <w:r w:rsidRPr="007B09B4">
              <w:rPr>
                <w:sz w:val="22"/>
                <w:szCs w:val="22"/>
              </w:rPr>
              <w:t>№75</w:t>
            </w:r>
          </w:p>
        </w:tc>
      </w:tr>
      <w:tr w:rsidR="00CB0A52" w:rsidRPr="007B09B4" w:rsidTr="001430AC">
        <w:tc>
          <w:tcPr>
            <w:tcW w:w="593" w:type="dxa"/>
            <w:vAlign w:val="center"/>
          </w:tcPr>
          <w:p w:rsidR="00CB0A52" w:rsidRPr="007B09B4" w:rsidRDefault="00CB0A52">
            <w:pPr>
              <w:spacing w:line="276" w:lineRule="auto"/>
              <w:jc w:val="center"/>
              <w:rPr>
                <w:color w:val="000000"/>
              </w:rPr>
            </w:pPr>
            <w:r w:rsidRPr="007B09B4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894" w:type="dxa"/>
          </w:tcPr>
          <w:p w:rsidR="00CB0A52" w:rsidRPr="007B09B4" w:rsidRDefault="00CB0A52">
            <w:pPr>
              <w:spacing w:line="276" w:lineRule="auto"/>
            </w:pPr>
            <w:r w:rsidRPr="007B09B4">
              <w:rPr>
                <w:sz w:val="22"/>
                <w:szCs w:val="22"/>
              </w:rPr>
              <w:t>г.Нижний Новгород</w:t>
            </w:r>
          </w:p>
          <w:p w:rsidR="00CB0A52" w:rsidRPr="007B09B4" w:rsidRDefault="00CB0A52">
            <w:pPr>
              <w:spacing w:line="276" w:lineRule="auto"/>
            </w:pPr>
            <w:r w:rsidRPr="007B09B4">
              <w:rPr>
                <w:sz w:val="22"/>
                <w:szCs w:val="22"/>
              </w:rPr>
              <w:t>(Ленинский)</w:t>
            </w:r>
          </w:p>
        </w:tc>
        <w:tc>
          <w:tcPr>
            <w:tcW w:w="656" w:type="dxa"/>
            <w:vAlign w:val="center"/>
          </w:tcPr>
          <w:p w:rsidR="00CB0A52" w:rsidRPr="007B09B4" w:rsidRDefault="00CB0A52">
            <w:pPr>
              <w:spacing w:line="276" w:lineRule="auto"/>
              <w:jc w:val="center"/>
              <w:rPr>
                <w:color w:val="000000"/>
              </w:rPr>
            </w:pPr>
            <w:r w:rsidRPr="007B09B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55" w:type="dxa"/>
          </w:tcPr>
          <w:p w:rsidR="00CB0A52" w:rsidRPr="007B09B4" w:rsidRDefault="00CB0A52">
            <w:pPr>
              <w:spacing w:line="276" w:lineRule="auto"/>
            </w:pPr>
            <w:r w:rsidRPr="007B09B4">
              <w:rPr>
                <w:sz w:val="22"/>
                <w:szCs w:val="22"/>
              </w:rPr>
              <w:t>Попова Светлана Викторовна</w:t>
            </w:r>
          </w:p>
        </w:tc>
        <w:tc>
          <w:tcPr>
            <w:tcW w:w="5720" w:type="dxa"/>
          </w:tcPr>
          <w:p w:rsidR="00CB0A52" w:rsidRPr="007B09B4" w:rsidRDefault="00CB0A52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МБОУ СОШ </w:t>
            </w:r>
            <w:r w:rsidRPr="007B09B4">
              <w:rPr>
                <w:sz w:val="22"/>
                <w:szCs w:val="22"/>
              </w:rPr>
              <w:t>№106</w:t>
            </w:r>
          </w:p>
        </w:tc>
      </w:tr>
    </w:tbl>
    <w:p w:rsidR="00CB0A52" w:rsidRDefault="00CB0A52" w:rsidP="00DF3D71">
      <w:pPr>
        <w:rPr>
          <w:sz w:val="22"/>
          <w:szCs w:val="22"/>
        </w:rPr>
      </w:pPr>
    </w:p>
    <w:p w:rsidR="00CB0A52" w:rsidRPr="007B09B4" w:rsidRDefault="00CB0A52" w:rsidP="00DF3D71">
      <w:p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7B09B4">
        <w:rPr>
          <w:sz w:val="22"/>
          <w:szCs w:val="22"/>
        </w:rPr>
        <w:t>Преподаватели государственных образовательных учреждений высшего профессионального образования</w:t>
      </w:r>
    </w:p>
    <w:p w:rsidR="00CB0A52" w:rsidRPr="007B09B4" w:rsidRDefault="00CB0A52" w:rsidP="00DF3D71">
      <w:pPr>
        <w:rPr>
          <w:sz w:val="22"/>
          <w:szCs w:val="22"/>
        </w:rPr>
      </w:pPr>
    </w:p>
    <w:tbl>
      <w:tblPr>
        <w:tblW w:w="1451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2"/>
        <w:gridCol w:w="1897"/>
        <w:gridCol w:w="656"/>
        <w:gridCol w:w="3343"/>
        <w:gridCol w:w="8030"/>
      </w:tblGrid>
      <w:tr w:rsidR="00CB0A52" w:rsidRPr="007B09B4" w:rsidTr="001430AC">
        <w:trPr>
          <w:trHeight w:val="317"/>
        </w:trPr>
        <w:tc>
          <w:tcPr>
            <w:tcW w:w="592" w:type="dxa"/>
            <w:vMerge w:val="restart"/>
            <w:vAlign w:val="center"/>
          </w:tcPr>
          <w:p w:rsidR="00CB0A52" w:rsidRPr="007B09B4" w:rsidRDefault="00CB0A52" w:rsidP="00612F31">
            <w:pPr>
              <w:spacing w:line="276" w:lineRule="auto"/>
              <w:jc w:val="center"/>
            </w:pPr>
            <w:r w:rsidRPr="007B09B4">
              <w:rPr>
                <w:sz w:val="22"/>
                <w:szCs w:val="22"/>
              </w:rPr>
              <w:t>№</w:t>
            </w:r>
          </w:p>
          <w:p w:rsidR="00CB0A52" w:rsidRPr="007B09B4" w:rsidRDefault="00CB0A52" w:rsidP="00612F31">
            <w:pPr>
              <w:spacing w:line="276" w:lineRule="auto"/>
              <w:jc w:val="center"/>
            </w:pPr>
            <w:r w:rsidRPr="007B09B4">
              <w:rPr>
                <w:sz w:val="22"/>
                <w:szCs w:val="22"/>
              </w:rPr>
              <w:t>п/п</w:t>
            </w:r>
          </w:p>
        </w:tc>
        <w:tc>
          <w:tcPr>
            <w:tcW w:w="1897" w:type="dxa"/>
            <w:vMerge w:val="restart"/>
            <w:vAlign w:val="center"/>
          </w:tcPr>
          <w:p w:rsidR="00CB0A52" w:rsidRPr="007B09B4" w:rsidRDefault="00CB0A52" w:rsidP="00612F31">
            <w:pPr>
              <w:spacing w:line="276" w:lineRule="auto"/>
              <w:jc w:val="center"/>
            </w:pPr>
            <w:r w:rsidRPr="007B09B4">
              <w:rPr>
                <w:sz w:val="22"/>
                <w:szCs w:val="22"/>
              </w:rPr>
              <w:t>Муниципальный  район/городской округ</w:t>
            </w:r>
          </w:p>
          <w:p w:rsidR="00CB0A52" w:rsidRPr="007B09B4" w:rsidRDefault="00CB0A52" w:rsidP="00612F31">
            <w:pPr>
              <w:spacing w:line="276" w:lineRule="auto"/>
              <w:jc w:val="center"/>
            </w:pPr>
          </w:p>
        </w:tc>
        <w:tc>
          <w:tcPr>
            <w:tcW w:w="656" w:type="dxa"/>
            <w:vMerge w:val="restart"/>
            <w:vAlign w:val="center"/>
          </w:tcPr>
          <w:p w:rsidR="00CB0A52" w:rsidRPr="007B09B4" w:rsidRDefault="00CB0A52" w:rsidP="00612F31">
            <w:pPr>
              <w:spacing w:line="276" w:lineRule="auto"/>
              <w:jc w:val="center"/>
            </w:pPr>
            <w:r w:rsidRPr="007B09B4">
              <w:rPr>
                <w:sz w:val="22"/>
                <w:szCs w:val="22"/>
              </w:rPr>
              <w:t>Кол-во</w:t>
            </w:r>
          </w:p>
        </w:tc>
        <w:tc>
          <w:tcPr>
            <w:tcW w:w="3343" w:type="dxa"/>
            <w:vMerge w:val="restart"/>
            <w:vAlign w:val="center"/>
          </w:tcPr>
          <w:p w:rsidR="00CB0A52" w:rsidRPr="007B09B4" w:rsidRDefault="00CB0A52" w:rsidP="00612F31">
            <w:pPr>
              <w:spacing w:line="276" w:lineRule="auto"/>
              <w:jc w:val="center"/>
            </w:pPr>
            <w:r w:rsidRPr="007B09B4">
              <w:rPr>
                <w:sz w:val="22"/>
                <w:szCs w:val="22"/>
              </w:rPr>
              <w:t>ФИО (полностью)</w:t>
            </w:r>
          </w:p>
        </w:tc>
        <w:tc>
          <w:tcPr>
            <w:tcW w:w="8030" w:type="dxa"/>
            <w:vMerge w:val="restart"/>
            <w:vAlign w:val="center"/>
          </w:tcPr>
          <w:p w:rsidR="00CB0A52" w:rsidRPr="007B09B4" w:rsidRDefault="00CB0A52" w:rsidP="00612F31">
            <w:pPr>
              <w:spacing w:line="276" w:lineRule="auto"/>
              <w:jc w:val="center"/>
            </w:pPr>
            <w:r w:rsidRPr="007B09B4">
              <w:rPr>
                <w:sz w:val="22"/>
                <w:szCs w:val="22"/>
              </w:rPr>
              <w:t>Место работы (полностью)</w:t>
            </w:r>
          </w:p>
        </w:tc>
      </w:tr>
      <w:tr w:rsidR="00CB0A52" w:rsidRPr="007B09B4" w:rsidTr="001430AC">
        <w:trPr>
          <w:trHeight w:val="317"/>
        </w:trPr>
        <w:tc>
          <w:tcPr>
            <w:tcW w:w="592" w:type="dxa"/>
            <w:vMerge/>
            <w:vAlign w:val="center"/>
          </w:tcPr>
          <w:p w:rsidR="00CB0A52" w:rsidRPr="007B09B4" w:rsidRDefault="00CB0A52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97" w:type="dxa"/>
            <w:vMerge/>
            <w:vAlign w:val="center"/>
          </w:tcPr>
          <w:p w:rsidR="00CB0A52" w:rsidRPr="007B09B4" w:rsidRDefault="00CB0A52">
            <w:pPr>
              <w:spacing w:line="276" w:lineRule="auto"/>
            </w:pPr>
          </w:p>
        </w:tc>
        <w:tc>
          <w:tcPr>
            <w:tcW w:w="656" w:type="dxa"/>
            <w:vMerge/>
            <w:vAlign w:val="center"/>
          </w:tcPr>
          <w:p w:rsidR="00CB0A52" w:rsidRPr="007B09B4" w:rsidRDefault="00CB0A52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343" w:type="dxa"/>
            <w:vMerge/>
            <w:vAlign w:val="center"/>
          </w:tcPr>
          <w:p w:rsidR="00CB0A52" w:rsidRPr="007B09B4" w:rsidRDefault="00CB0A52">
            <w:pPr>
              <w:spacing w:line="276" w:lineRule="auto"/>
            </w:pPr>
          </w:p>
        </w:tc>
        <w:tc>
          <w:tcPr>
            <w:tcW w:w="8030" w:type="dxa"/>
            <w:vMerge/>
            <w:vAlign w:val="center"/>
          </w:tcPr>
          <w:p w:rsidR="00CB0A52" w:rsidRPr="007B09B4" w:rsidRDefault="00CB0A52">
            <w:pPr>
              <w:spacing w:line="276" w:lineRule="auto"/>
              <w:jc w:val="both"/>
            </w:pPr>
          </w:p>
        </w:tc>
      </w:tr>
      <w:tr w:rsidR="00CB0A52" w:rsidRPr="007B09B4" w:rsidTr="001430AC">
        <w:tc>
          <w:tcPr>
            <w:tcW w:w="592" w:type="dxa"/>
            <w:vMerge w:val="restart"/>
            <w:vAlign w:val="center"/>
          </w:tcPr>
          <w:p w:rsidR="00CB0A52" w:rsidRPr="007B09B4" w:rsidRDefault="00CB0A52">
            <w:pPr>
              <w:spacing w:line="276" w:lineRule="auto"/>
              <w:jc w:val="center"/>
              <w:rPr>
                <w:color w:val="000000"/>
              </w:rPr>
            </w:pPr>
            <w:r w:rsidRPr="007B09B4">
              <w:rPr>
                <w:color w:val="000000"/>
                <w:sz w:val="22"/>
                <w:szCs w:val="22"/>
              </w:rPr>
              <w:t>1..</w:t>
            </w:r>
          </w:p>
        </w:tc>
        <w:tc>
          <w:tcPr>
            <w:tcW w:w="1897" w:type="dxa"/>
            <w:vMerge w:val="restart"/>
          </w:tcPr>
          <w:p w:rsidR="00CB0A52" w:rsidRPr="007B09B4" w:rsidRDefault="00CB0A52">
            <w:pPr>
              <w:spacing w:line="276" w:lineRule="auto"/>
            </w:pPr>
            <w:r w:rsidRPr="007B09B4">
              <w:rPr>
                <w:sz w:val="22"/>
                <w:szCs w:val="22"/>
              </w:rPr>
              <w:t>г.Нижний Новгород</w:t>
            </w:r>
          </w:p>
          <w:p w:rsidR="00CB0A52" w:rsidRPr="007B09B4" w:rsidRDefault="00CB0A52">
            <w:pPr>
              <w:spacing w:line="276" w:lineRule="auto"/>
            </w:pPr>
            <w:r w:rsidRPr="007B09B4">
              <w:rPr>
                <w:sz w:val="22"/>
                <w:szCs w:val="22"/>
              </w:rPr>
              <w:t>(Нижегородский)</w:t>
            </w:r>
          </w:p>
          <w:p w:rsidR="00CB0A52" w:rsidRPr="007B09B4" w:rsidRDefault="00CB0A52">
            <w:pPr>
              <w:spacing w:line="276" w:lineRule="auto"/>
            </w:pPr>
          </w:p>
        </w:tc>
        <w:tc>
          <w:tcPr>
            <w:tcW w:w="656" w:type="dxa"/>
            <w:vAlign w:val="center"/>
          </w:tcPr>
          <w:p w:rsidR="00CB0A52" w:rsidRPr="007B09B4" w:rsidRDefault="00CB0A52">
            <w:pPr>
              <w:spacing w:line="276" w:lineRule="auto"/>
              <w:jc w:val="center"/>
              <w:rPr>
                <w:color w:val="000000"/>
              </w:rPr>
            </w:pPr>
            <w:r w:rsidRPr="007B09B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343" w:type="dxa"/>
          </w:tcPr>
          <w:p w:rsidR="00CB0A52" w:rsidRPr="007B09B4" w:rsidRDefault="00CB0A52">
            <w:pPr>
              <w:spacing w:line="276" w:lineRule="auto"/>
            </w:pPr>
            <w:r w:rsidRPr="007B09B4">
              <w:rPr>
                <w:sz w:val="22"/>
                <w:szCs w:val="22"/>
              </w:rPr>
              <w:t>Митина Марина Валерьевна</w:t>
            </w:r>
          </w:p>
        </w:tc>
        <w:tc>
          <w:tcPr>
            <w:tcW w:w="8030" w:type="dxa"/>
          </w:tcPr>
          <w:p w:rsidR="00CB0A52" w:rsidRPr="007B09B4" w:rsidRDefault="00CB0A52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ФГБОУ ВПО "</w:t>
            </w:r>
            <w:r w:rsidRPr="007B09B4">
              <w:rPr>
                <w:sz w:val="22"/>
                <w:szCs w:val="22"/>
              </w:rPr>
              <w:t>Нижегородский государственный лингвистический  университет им. Н.А.Добролюбова</w:t>
            </w:r>
            <w:r>
              <w:rPr>
                <w:sz w:val="22"/>
                <w:szCs w:val="22"/>
              </w:rPr>
              <w:t>"</w:t>
            </w:r>
          </w:p>
        </w:tc>
      </w:tr>
      <w:tr w:rsidR="00CB0A52" w:rsidRPr="007B09B4" w:rsidTr="001430AC">
        <w:tc>
          <w:tcPr>
            <w:tcW w:w="592" w:type="dxa"/>
            <w:vMerge/>
            <w:vAlign w:val="center"/>
          </w:tcPr>
          <w:p w:rsidR="00CB0A52" w:rsidRPr="007B09B4" w:rsidRDefault="00CB0A52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97" w:type="dxa"/>
            <w:vMerge/>
          </w:tcPr>
          <w:p w:rsidR="00CB0A52" w:rsidRPr="007B09B4" w:rsidRDefault="00CB0A52" w:rsidP="002C5ECB">
            <w:pPr>
              <w:spacing w:line="276" w:lineRule="auto"/>
            </w:pPr>
          </w:p>
        </w:tc>
        <w:tc>
          <w:tcPr>
            <w:tcW w:w="656" w:type="dxa"/>
            <w:vAlign w:val="center"/>
          </w:tcPr>
          <w:p w:rsidR="00CB0A52" w:rsidRPr="007B09B4" w:rsidRDefault="00CB0A52">
            <w:pPr>
              <w:spacing w:line="276" w:lineRule="auto"/>
              <w:jc w:val="center"/>
              <w:rPr>
                <w:color w:val="000000"/>
              </w:rPr>
            </w:pPr>
            <w:r w:rsidRPr="007B09B4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343" w:type="dxa"/>
          </w:tcPr>
          <w:p w:rsidR="00CB0A52" w:rsidRPr="007B09B4" w:rsidRDefault="00CB0A52">
            <w:pPr>
              <w:spacing w:line="276" w:lineRule="auto"/>
            </w:pPr>
            <w:r w:rsidRPr="007B09B4">
              <w:rPr>
                <w:sz w:val="22"/>
                <w:szCs w:val="22"/>
              </w:rPr>
              <w:t>Чичерина Юлия Владимировна</w:t>
            </w:r>
          </w:p>
        </w:tc>
        <w:tc>
          <w:tcPr>
            <w:tcW w:w="8030" w:type="dxa"/>
          </w:tcPr>
          <w:p w:rsidR="00CB0A52" w:rsidRPr="007B09B4" w:rsidRDefault="00CB0A52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ФГБОУ ВПО "</w:t>
            </w:r>
            <w:r w:rsidRPr="007B09B4">
              <w:rPr>
                <w:sz w:val="22"/>
                <w:szCs w:val="22"/>
              </w:rPr>
              <w:t>Нижегородский государственный лингвистический  универс</w:t>
            </w:r>
            <w:r>
              <w:rPr>
                <w:sz w:val="22"/>
                <w:szCs w:val="22"/>
              </w:rPr>
              <w:t>итет им. Н.А.Добролюбова"</w:t>
            </w:r>
          </w:p>
        </w:tc>
      </w:tr>
    </w:tbl>
    <w:p w:rsidR="00CB0A52" w:rsidRPr="007B09B4" w:rsidRDefault="00CB0A52" w:rsidP="001430AC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</w:t>
      </w:r>
    </w:p>
    <w:sectPr w:rsidR="00CB0A52" w:rsidRPr="007B09B4" w:rsidSect="001430AC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3D71"/>
    <w:rsid w:val="00076A34"/>
    <w:rsid w:val="000B5B54"/>
    <w:rsid w:val="000C7BB4"/>
    <w:rsid w:val="00135D5C"/>
    <w:rsid w:val="001430AC"/>
    <w:rsid w:val="0016714C"/>
    <w:rsid w:val="001E0249"/>
    <w:rsid w:val="00206B1A"/>
    <w:rsid w:val="00210A9E"/>
    <w:rsid w:val="00220E9C"/>
    <w:rsid w:val="00253D1F"/>
    <w:rsid w:val="002C5ECB"/>
    <w:rsid w:val="002C74DF"/>
    <w:rsid w:val="003140FF"/>
    <w:rsid w:val="003504A9"/>
    <w:rsid w:val="00454423"/>
    <w:rsid w:val="00456842"/>
    <w:rsid w:val="00457C16"/>
    <w:rsid w:val="00497C6A"/>
    <w:rsid w:val="00570C86"/>
    <w:rsid w:val="005E4E3C"/>
    <w:rsid w:val="00607E32"/>
    <w:rsid w:val="00612F31"/>
    <w:rsid w:val="006C6544"/>
    <w:rsid w:val="00706C8B"/>
    <w:rsid w:val="00724FD0"/>
    <w:rsid w:val="007A1EA4"/>
    <w:rsid w:val="007B09B4"/>
    <w:rsid w:val="008B7E62"/>
    <w:rsid w:val="009301B0"/>
    <w:rsid w:val="0093708C"/>
    <w:rsid w:val="009836BC"/>
    <w:rsid w:val="009F0019"/>
    <w:rsid w:val="009F30D2"/>
    <w:rsid w:val="00A0037C"/>
    <w:rsid w:val="00AA2AAE"/>
    <w:rsid w:val="00AB56C8"/>
    <w:rsid w:val="00AB7263"/>
    <w:rsid w:val="00B1425F"/>
    <w:rsid w:val="00B77B87"/>
    <w:rsid w:val="00BB41F1"/>
    <w:rsid w:val="00C214BE"/>
    <w:rsid w:val="00C57745"/>
    <w:rsid w:val="00CB0A52"/>
    <w:rsid w:val="00CB513A"/>
    <w:rsid w:val="00CC0779"/>
    <w:rsid w:val="00D26201"/>
    <w:rsid w:val="00D5021D"/>
    <w:rsid w:val="00D808E2"/>
    <w:rsid w:val="00DF3D71"/>
    <w:rsid w:val="00E31C29"/>
    <w:rsid w:val="00E4563B"/>
    <w:rsid w:val="00E75CC4"/>
    <w:rsid w:val="00EA0304"/>
    <w:rsid w:val="00F350C3"/>
    <w:rsid w:val="00FB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D7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F3D7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31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</TotalTime>
  <Pages>1</Pages>
  <Words>166</Words>
  <Characters>951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зам_директора</dc:creator>
  <cp:keywords/>
  <dc:description/>
  <cp:lastModifiedBy>Пользователь</cp:lastModifiedBy>
  <cp:revision>73</cp:revision>
  <dcterms:created xsi:type="dcterms:W3CDTF">2012-11-16T05:13:00Z</dcterms:created>
  <dcterms:modified xsi:type="dcterms:W3CDTF">2013-01-25T09:39:00Z</dcterms:modified>
</cp:coreProperties>
</file>